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A32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1170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1170CB" w:rsidP="001170CB">
            <w:pPr>
              <w:pStyle w:val="FootnoteText"/>
              <w:ind w:left="-82"/>
              <w:jc w:val="thaiDistribute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</w:t>
            </w:r>
            <w:r w:rsidR="0017283F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C9188B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9188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F07FC" w:rsidRPr="003F07F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นางสาวพุทธชาด  วัฒนวิมลกร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02AB9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C9188B">
              <w:rPr>
                <w:rFonts w:ascii="TH SarabunPSK" w:hAnsi="TH SarabunPSK" w:cs="TH SarabunPSK" w:hint="cs"/>
                <w:sz w:val="30"/>
                <w:szCs w:val="30"/>
                <w:cs/>
              </w:rPr>
              <w:t>5552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C9188B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918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F07F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นางสาวช่อผกา  อินทะเสโน</w:t>
            </w:r>
            <w:r w:rsidR="003F07FC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C9188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9188B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C9188B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02AB9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0-2039-5553</w:t>
            </w:r>
          </w:p>
        </w:tc>
      </w:tr>
      <w:tr w:rsidR="002F054A" w:rsidRPr="003B7C5A" w:rsidTr="00C9188B">
        <w:trPr>
          <w:trHeight w:val="150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C9188B" w:rsidRDefault="00C9188B" w:rsidP="00C9188B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จำนวนโรงเรียนระดับการศึกษาขั้นพื้นฐาน สังกัดสำนักงานคณะกรรมการการอุดมศึกษาขั้นพื้นฐาน สังกัดองค์กรปกครองส่วนท้องถิ่น สังกัดกรุงเทพมหานคร สังกัดกองบัญชาการตำรวจตระเวนชายแดน ที่เข้าร่วมโครงการพัฒนาคุณภาพการศึกษาและการพัฒนาท้องถิ่นโดยมีสถาบันอุดมศึกษาเป็นพี่เลี้ยง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</w:tr>
      <w:tr w:rsidR="002F054A" w:rsidRPr="003B7C5A" w:rsidTr="005577BE">
        <w:trPr>
          <w:trHeight w:val="3796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5577BE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9188B" w:rsidRPr="003B7C5A" w:rsidTr="005577BE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5577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น้อยกว่าหรือตั้งแต่ 2,000 </w:t>
                  </w:r>
                  <w:r w:rsidR="003D3FE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ลงมา</w:t>
                  </w:r>
                </w:p>
              </w:tc>
            </w:tr>
            <w:tr w:rsidR="00C9188B" w:rsidRPr="003B7C5A" w:rsidTr="005577BE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5577BE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2,001-2,100 โรงเรียน</w:t>
                  </w:r>
                </w:p>
              </w:tc>
            </w:tr>
            <w:tr w:rsidR="00C9188B" w:rsidRPr="003B7C5A" w:rsidTr="005577BE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5577BE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2,101-2,200 โรงเรียน</w:t>
                  </w:r>
                </w:p>
              </w:tc>
            </w:tr>
            <w:tr w:rsidR="00C9188B" w:rsidRPr="003B7C5A" w:rsidTr="005577BE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5577BE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C032A">
                    <w:rPr>
                      <w:rFonts w:ascii="TH SarabunPSK" w:hAnsi="TH SarabunPSK" w:cs="TH SarabunPSK"/>
                      <w:sz w:val="30"/>
                      <w:szCs w:val="30"/>
                    </w:rPr>
                    <w:t>2,201</w:t>
                  </w:r>
                  <w:r w:rsidRPr="002C032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2C032A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2,200 </w:t>
                  </w: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</w:tr>
            <w:tr w:rsidR="00C9188B" w:rsidRPr="003B7C5A" w:rsidTr="005577BE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188B" w:rsidRPr="00F108FD" w:rsidRDefault="00C9188B" w:rsidP="005577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188B" w:rsidRPr="002C032A" w:rsidRDefault="00C9188B" w:rsidP="005577BE">
                  <w:pPr>
                    <w:ind w:left="-91" w:right="-26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032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มากว่าหรือตั้งแต่ 2,301 โรงเรียนขึ้นไป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802AB9">
        <w:trPr>
          <w:trHeight w:val="2936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802AB9" w:rsidTr="00802AB9">
              <w:trPr>
                <w:trHeight w:val="1550"/>
                <w:jc w:val="center"/>
              </w:trPr>
              <w:tc>
                <w:tcPr>
                  <w:tcW w:w="3499" w:type="dxa"/>
                </w:tcPr>
                <w:p w:rsidR="004032BC" w:rsidRPr="00802AB9" w:rsidRDefault="00C9188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จำนวนโรงเรียนระดับการศึกษาขั้นพื้นฐานที่เข้าร่วโครงการพัฒนาคุณภาพ</w:t>
                  </w:r>
                  <w:r w:rsidR="004C7FA4"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การศึกษาและการพัฒนาท้องถิ่นโดยมี</w:t>
                  </w: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</w:t>
                  </w:r>
                  <w:r w:rsid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อุดมศึกษาเป็นพี่เลี้ยง</w:t>
                  </w:r>
                </w:p>
              </w:tc>
              <w:tc>
                <w:tcPr>
                  <w:tcW w:w="1276" w:type="dxa"/>
                </w:tcPr>
                <w:p w:rsidR="00802AB9" w:rsidRDefault="00802AB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</w:p>
                <w:p w:rsidR="004032BC" w:rsidRPr="00802AB9" w:rsidRDefault="00C9188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802AB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 w:rsidRPr="00802AB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 w:rsidRPr="00802AB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802AB9" w:rsidRDefault="003D3FE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2,521</w:t>
                  </w:r>
                  <w:r w:rsidRPr="00802A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802AB9" w:rsidRDefault="003D3FE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802AB9" w:rsidRDefault="003D3FE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2A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02AB9" w:rsidRPr="00487609" w:rsidRDefault="00D8374F" w:rsidP="00D8374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42AE6"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เทคนิคการประมาน ชี้แจง กำกับติดตาม และรวบรวมข้อมูล เพื่อวิเคราะห์พร้อมสรุปผลอย่างเป็นระบบ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8374F" w:rsidP="004774F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ในการบูรณาการการทำงานร่วมกันในพื้นที่เพื่อยกระดับคุณภาพอุดมศึกษาให้กับชุมชนท้องถิ่น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02886" w:rsidRPr="000D55E0" w:rsidRDefault="0020288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ความไม่พร้อมของอุ</w:t>
            </w:r>
            <w:r w:rsidR="005A3E0E">
              <w:rPr>
                <w:rFonts w:ascii="TH SarabunPSK" w:hAnsi="TH SarabunPSK" w:cs="TH SarabunPSK" w:hint="cs"/>
                <w:sz w:val="30"/>
                <w:szCs w:val="30"/>
                <w:cs/>
              </w:rPr>
              <w:t>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กรณ์/สื่อการเรียนการสอน และบริบทแวดล้อมอื่นๆ ในสถานศึกษาเพื่อการวางแผนกำหนดกรอบทิศทาง และแนวทางการดำเนินงานตามโครงการฯ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774F1" w:rsidRDefault="00841369" w:rsidP="004774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774F1" w:rsidRPr="004774F1" w:rsidRDefault="004774F1" w:rsidP="004774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774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ผลการตรวจเยี่ยมเครือข่ายอุดมศึกษาภูมิภาค และติดตามการดำเนินโครงการพัฒนาคุณภาพการศึกษาและการพัฒนาท้องถิ่น โดยมีสถาบันอุดมศึกษาเป็นพี่เลี้ยง       </w:t>
            </w:r>
          </w:p>
          <w:p w:rsidR="002F0A94" w:rsidRPr="000D55E0" w:rsidRDefault="004774F1" w:rsidP="004774F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74F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สรุปข้อมูลโครงการพัฒนาคุณภาพการศึกษาและการพัฒนาท้องถิ่นโดยมีสถาบันอุดมศึกษาเป็นพี่เลี้ยง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774F1">
              <w:rPr>
                <w:rFonts w:ascii="TH SarabunPSK" w:hAnsi="TH SarabunPSK" w:cs="TH SarabunPSK"/>
                <w:sz w:val="30"/>
                <w:szCs w:val="30"/>
                <w:cs/>
              </w:rPr>
              <w:t>พ.ศ.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3DC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080" w:rsidRDefault="002D5080">
      <w:r>
        <w:separator/>
      </w:r>
    </w:p>
  </w:endnote>
  <w:endnote w:type="continuationSeparator" w:id="0">
    <w:p w:rsidR="002D5080" w:rsidRDefault="002D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080" w:rsidRDefault="002D5080">
      <w:r>
        <w:separator/>
      </w:r>
    </w:p>
  </w:footnote>
  <w:footnote w:type="continuationSeparator" w:id="0">
    <w:p w:rsidR="002D5080" w:rsidRDefault="002D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D3BA1" w:rsidP="0047176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</w:t>
                            </w:r>
                            <w:r w:rsidR="00463DC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176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D3BA1" w:rsidP="0047176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</w:t>
                      </w:r>
                      <w:r w:rsidR="00463DC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176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170CB"/>
    <w:rsid w:val="0012187F"/>
    <w:rsid w:val="00130734"/>
    <w:rsid w:val="00135353"/>
    <w:rsid w:val="00154194"/>
    <w:rsid w:val="0017283F"/>
    <w:rsid w:val="0018175B"/>
    <w:rsid w:val="00185E58"/>
    <w:rsid w:val="001A325E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2886"/>
    <w:rsid w:val="00235C19"/>
    <w:rsid w:val="00251664"/>
    <w:rsid w:val="002632AB"/>
    <w:rsid w:val="00266EF2"/>
    <w:rsid w:val="002847E9"/>
    <w:rsid w:val="002D07A9"/>
    <w:rsid w:val="002D0F9B"/>
    <w:rsid w:val="002D2958"/>
    <w:rsid w:val="002D5080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6AFA"/>
    <w:rsid w:val="003B7C5A"/>
    <w:rsid w:val="003C016E"/>
    <w:rsid w:val="003C2C30"/>
    <w:rsid w:val="003D3FE4"/>
    <w:rsid w:val="003E0FCD"/>
    <w:rsid w:val="003E1BC4"/>
    <w:rsid w:val="003E4227"/>
    <w:rsid w:val="003F07FC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3DC0"/>
    <w:rsid w:val="004640F2"/>
    <w:rsid w:val="00466391"/>
    <w:rsid w:val="00471762"/>
    <w:rsid w:val="004774F1"/>
    <w:rsid w:val="00487609"/>
    <w:rsid w:val="00490606"/>
    <w:rsid w:val="004B1D7E"/>
    <w:rsid w:val="004C3B2B"/>
    <w:rsid w:val="004C5E52"/>
    <w:rsid w:val="004C7FA4"/>
    <w:rsid w:val="005047DE"/>
    <w:rsid w:val="00516FD7"/>
    <w:rsid w:val="005437F6"/>
    <w:rsid w:val="00546DE3"/>
    <w:rsid w:val="00554A5F"/>
    <w:rsid w:val="005577BE"/>
    <w:rsid w:val="0057115A"/>
    <w:rsid w:val="005725B6"/>
    <w:rsid w:val="0058298B"/>
    <w:rsid w:val="00596721"/>
    <w:rsid w:val="005A3E0E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AB9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13AA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2AE6"/>
    <w:rsid w:val="00C6134E"/>
    <w:rsid w:val="00C67D71"/>
    <w:rsid w:val="00C9188B"/>
    <w:rsid w:val="00CD3BA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374F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71AF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4A59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9CDB-F3D2-4D85-861D-B7524DB3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32</cp:revision>
  <cp:lastPrinted>2018-04-05T01:06:00Z</cp:lastPrinted>
  <dcterms:created xsi:type="dcterms:W3CDTF">2019-02-04T07:47:00Z</dcterms:created>
  <dcterms:modified xsi:type="dcterms:W3CDTF">2019-09-03T04:05:00Z</dcterms:modified>
</cp:coreProperties>
</file>